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8A3" w:rsidRPr="00333D40" w:rsidRDefault="008F78A3" w:rsidP="00DB0D5F">
      <w:pPr>
        <w:jc w:val="both"/>
        <w:outlineLv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</w:t>
      </w:r>
      <w:r w:rsidRPr="001C49E4">
        <w:rPr>
          <w:rFonts w:ascii="Garamond" w:hAnsi="Garamond"/>
          <w:b/>
          <w:sz w:val="28"/>
          <w:szCs w:val="28"/>
        </w:rPr>
        <w:t>.12</w:t>
      </w:r>
      <w:r>
        <w:rPr>
          <w:rFonts w:ascii="Garamond" w:hAnsi="Garamond"/>
          <w:b/>
          <w:sz w:val="28"/>
          <w:szCs w:val="28"/>
        </w:rPr>
        <w:t>.</w:t>
      </w:r>
      <w:r w:rsidRPr="001C49E4">
        <w:rPr>
          <w:rFonts w:ascii="Garamond" w:hAnsi="Garamond"/>
          <w:b/>
          <w:sz w:val="28"/>
          <w:szCs w:val="28"/>
        </w:rPr>
        <w:t xml:space="preserve"> </w:t>
      </w:r>
      <w:r w:rsidRPr="008D5969">
        <w:rPr>
          <w:rFonts w:ascii="Garamond" w:hAnsi="Garamond"/>
          <w:b/>
          <w:sz w:val="28"/>
          <w:szCs w:val="28"/>
        </w:rPr>
        <w:t xml:space="preserve">Изменения, </w:t>
      </w:r>
      <w:r>
        <w:rPr>
          <w:rFonts w:ascii="Garamond" w:hAnsi="Garamond"/>
          <w:b/>
          <w:sz w:val="28"/>
          <w:szCs w:val="28"/>
        </w:rPr>
        <w:t>связанные с информированием участников о состоянии обязательств по оплате электрической энергии и мощности, а также обязательств по оплате пени</w:t>
      </w:r>
    </w:p>
    <w:p w:rsidR="008F78A3" w:rsidRDefault="008F78A3" w:rsidP="00DB0D5F">
      <w:pPr>
        <w:ind w:left="12036" w:hanging="270"/>
        <w:outlineLvl w:val="0"/>
        <w:rPr>
          <w:rFonts w:ascii="Garamond" w:hAnsi="Garamond"/>
          <w:b/>
          <w:sz w:val="28"/>
          <w:szCs w:val="28"/>
        </w:rPr>
      </w:pPr>
    </w:p>
    <w:p w:rsidR="008F78A3" w:rsidRPr="002E76F5" w:rsidRDefault="008F78A3" w:rsidP="00DB0D5F">
      <w:pPr>
        <w:ind w:left="12036" w:hanging="270"/>
        <w:outlineLvl w:val="0"/>
        <w:rPr>
          <w:rFonts w:ascii="Garamond" w:hAnsi="Garamond"/>
          <w:b/>
          <w:sz w:val="28"/>
          <w:szCs w:val="28"/>
        </w:rPr>
      </w:pPr>
      <w:r w:rsidRPr="00904476">
        <w:rPr>
          <w:rFonts w:ascii="Garamond" w:hAnsi="Garamond"/>
          <w:b/>
          <w:sz w:val="28"/>
          <w:szCs w:val="28"/>
        </w:rPr>
        <w:t>Приложение №</w:t>
      </w:r>
      <w:r w:rsidRPr="007840C7">
        <w:rPr>
          <w:rFonts w:ascii="Garamond" w:hAnsi="Garamond"/>
          <w:b/>
          <w:sz w:val="28"/>
          <w:szCs w:val="28"/>
        </w:rPr>
        <w:t xml:space="preserve"> </w:t>
      </w:r>
      <w:r w:rsidRPr="00CC2494">
        <w:rPr>
          <w:rFonts w:ascii="Garamond" w:hAnsi="Garamond"/>
          <w:b/>
          <w:sz w:val="28"/>
          <w:szCs w:val="28"/>
        </w:rPr>
        <w:t>5.12</w:t>
      </w:r>
      <w:r>
        <w:rPr>
          <w:rFonts w:ascii="Garamond" w:hAnsi="Garamond"/>
          <w:b/>
          <w:sz w:val="28"/>
          <w:szCs w:val="28"/>
        </w:rPr>
        <w:t xml:space="preserve"> </w:t>
      </w:r>
    </w:p>
    <w:p w:rsidR="008F78A3" w:rsidRPr="00904476" w:rsidRDefault="008F78A3" w:rsidP="00DB0D5F">
      <w:pPr>
        <w:jc w:val="right"/>
        <w:outlineLvl w:val="0"/>
        <w:rPr>
          <w:rFonts w:ascii="Garamond" w:hAnsi="Garamond"/>
          <w:sz w:val="28"/>
          <w:szCs w:val="28"/>
        </w:rPr>
      </w:pPr>
    </w:p>
    <w:p w:rsidR="008F78A3" w:rsidRDefault="008F78A3" w:rsidP="00DB0D5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  <w:szCs w:val="20"/>
        </w:rPr>
      </w:pPr>
      <w:r w:rsidRPr="00EC1AE5">
        <w:rPr>
          <w:rFonts w:ascii="Garamond" w:hAnsi="Garamond"/>
          <w:b/>
          <w:szCs w:val="20"/>
        </w:rPr>
        <w:t xml:space="preserve">Инициатор: </w:t>
      </w:r>
      <w:r w:rsidRPr="00EC1AE5">
        <w:rPr>
          <w:rFonts w:ascii="Garamond" w:hAnsi="Garamond"/>
          <w:color w:val="000000"/>
        </w:rPr>
        <w:t>ЗАО «ЦФР</w:t>
      </w:r>
      <w:r w:rsidRPr="00EC1AE5">
        <w:rPr>
          <w:rFonts w:ascii="Garamond" w:hAnsi="Garamond"/>
          <w:szCs w:val="20"/>
        </w:rPr>
        <w:t>».</w:t>
      </w:r>
    </w:p>
    <w:p w:rsidR="008F78A3" w:rsidRPr="00E1283D" w:rsidRDefault="008F78A3" w:rsidP="00E1283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r w:rsidRPr="00171DC9">
        <w:rPr>
          <w:rFonts w:ascii="Garamond" w:hAnsi="Garamond"/>
          <w:b/>
        </w:rPr>
        <w:t>Обоснование:</w:t>
      </w:r>
      <w:r>
        <w:rPr>
          <w:rFonts w:ascii="Garamond" w:hAnsi="Garamond"/>
          <w:b/>
        </w:rPr>
        <w:t xml:space="preserve"> </w:t>
      </w:r>
      <w:r w:rsidRPr="00E1283D">
        <w:rPr>
          <w:rFonts w:ascii="Garamond" w:hAnsi="Garamond"/>
        </w:rPr>
        <w:t xml:space="preserve">более полное раскрытие информации, предоставляемой ЗАО «ЦФР» </w:t>
      </w:r>
      <w:r>
        <w:rPr>
          <w:rFonts w:ascii="Garamond" w:hAnsi="Garamond"/>
        </w:rPr>
        <w:t>у</w:t>
      </w:r>
      <w:r w:rsidRPr="00E1283D">
        <w:rPr>
          <w:rFonts w:ascii="Garamond" w:hAnsi="Garamond"/>
        </w:rPr>
        <w:t>частникам оптового рынка, в части публикуемых отчетов на персональных страницах на сайте ОАО «АТС». Уточнение форм отчетов (Приложения 16, 16а).</w:t>
      </w:r>
    </w:p>
    <w:p w:rsidR="008F78A3" w:rsidRPr="008F56B0" w:rsidRDefault="008F78A3" w:rsidP="00E1283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 w:cs="Garamond"/>
          <w:bCs/>
          <w:highlight w:val="yellow"/>
        </w:rPr>
      </w:pPr>
      <w:r w:rsidRPr="00EC1AE5">
        <w:rPr>
          <w:rFonts w:ascii="Garamond" w:hAnsi="Garamond"/>
          <w:b/>
          <w:szCs w:val="20"/>
        </w:rPr>
        <w:t>Дата вступления в силу</w:t>
      </w:r>
      <w:r>
        <w:rPr>
          <w:rFonts w:ascii="Garamond" w:hAnsi="Garamond"/>
          <w:b/>
          <w:szCs w:val="20"/>
        </w:rPr>
        <w:t xml:space="preserve">: </w:t>
      </w:r>
      <w:r w:rsidRPr="00767ADC">
        <w:rPr>
          <w:rFonts w:ascii="Garamond" w:hAnsi="Garamond"/>
          <w:szCs w:val="20"/>
        </w:rPr>
        <w:t xml:space="preserve">1 января </w:t>
      </w:r>
      <w:smartTag w:uri="urn:schemas-microsoft-com:office:smarttags" w:element="metricconverter">
        <w:smartTagPr>
          <w:attr w:name="ProductID" w:val="2012 г"/>
        </w:smartTagPr>
        <w:r w:rsidRPr="00767ADC">
          <w:rPr>
            <w:rFonts w:ascii="Garamond" w:hAnsi="Garamond"/>
            <w:szCs w:val="20"/>
          </w:rPr>
          <w:t>2012 г</w:t>
        </w:r>
        <w:r>
          <w:rPr>
            <w:rFonts w:ascii="Garamond" w:hAnsi="Garamond"/>
            <w:szCs w:val="20"/>
          </w:rPr>
          <w:t>ода</w:t>
        </w:r>
      </w:smartTag>
      <w:r w:rsidRPr="00767ADC">
        <w:rPr>
          <w:rFonts w:ascii="Garamond" w:hAnsi="Garamond"/>
          <w:szCs w:val="20"/>
        </w:rPr>
        <w:t>.</w:t>
      </w:r>
    </w:p>
    <w:p w:rsidR="008F78A3" w:rsidRDefault="008F78A3" w:rsidP="00DB0D5F">
      <w:pPr>
        <w:rPr>
          <w:rFonts w:ascii="Garamond" w:hAnsi="Garamond"/>
          <w:b/>
          <w:sz w:val="26"/>
          <w:szCs w:val="26"/>
        </w:rPr>
      </w:pPr>
    </w:p>
    <w:p w:rsidR="008F78A3" w:rsidRPr="00501FC8" w:rsidRDefault="008F78A3" w:rsidP="00DB0D5F">
      <w:pPr>
        <w:keepNext/>
        <w:rPr>
          <w:rFonts w:ascii="Garamond" w:hAnsi="Garamond"/>
          <w:b/>
          <w:sz w:val="26"/>
          <w:szCs w:val="26"/>
        </w:rPr>
      </w:pPr>
      <w:r w:rsidRPr="006D6573">
        <w:rPr>
          <w:rFonts w:ascii="Garamond" w:hAnsi="Garamond"/>
          <w:b/>
          <w:sz w:val="26"/>
          <w:szCs w:val="26"/>
        </w:rPr>
        <w:t>Предложения по изменениям и дополнениям</w:t>
      </w:r>
      <w:r w:rsidRPr="00501FC8">
        <w:rPr>
          <w:rFonts w:ascii="Garamond" w:hAnsi="Garamond"/>
          <w:b/>
          <w:sz w:val="26"/>
          <w:szCs w:val="26"/>
        </w:rPr>
        <w:t xml:space="preserve"> в РЕГЛАМЕНТ </w:t>
      </w:r>
      <w:r>
        <w:rPr>
          <w:rFonts w:ascii="Garamond" w:hAnsi="Garamond"/>
          <w:b/>
          <w:sz w:val="26"/>
          <w:szCs w:val="26"/>
        </w:rPr>
        <w:t xml:space="preserve">ФИНАНСОВЫХ РАСЧЕТОВ НА ОПТОВОМ </w:t>
      </w:r>
      <w:r w:rsidRPr="00501FC8">
        <w:rPr>
          <w:rFonts w:ascii="Garamond" w:hAnsi="Garamond"/>
          <w:b/>
          <w:sz w:val="26"/>
          <w:szCs w:val="26"/>
        </w:rPr>
        <w:t xml:space="preserve">РЫНКЕ </w:t>
      </w:r>
      <w:r>
        <w:rPr>
          <w:rFonts w:ascii="Garamond" w:hAnsi="Garamond"/>
          <w:b/>
          <w:sz w:val="26"/>
          <w:szCs w:val="26"/>
        </w:rPr>
        <w:t xml:space="preserve">ЭЛЕКТРОЭНЕРГИИ </w:t>
      </w:r>
      <w:r w:rsidRPr="006D6573">
        <w:rPr>
          <w:rFonts w:ascii="Garamond" w:hAnsi="Garamond"/>
          <w:b/>
          <w:sz w:val="26"/>
          <w:szCs w:val="26"/>
        </w:rPr>
        <w:t xml:space="preserve">(Приложение № </w:t>
      </w:r>
      <w:r>
        <w:rPr>
          <w:rFonts w:ascii="Garamond" w:hAnsi="Garamond"/>
          <w:b/>
          <w:sz w:val="26"/>
          <w:szCs w:val="26"/>
        </w:rPr>
        <w:t>16</w:t>
      </w:r>
      <w:r w:rsidRPr="006D6573">
        <w:rPr>
          <w:rFonts w:ascii="Garamond" w:hAnsi="Garamond"/>
          <w:b/>
          <w:sz w:val="26"/>
          <w:szCs w:val="26"/>
        </w:rPr>
        <w:t xml:space="preserve"> к Договору о присоединении к торговой системе оптового рынка)</w:t>
      </w:r>
    </w:p>
    <w:p w:rsidR="008F78A3" w:rsidRDefault="008F78A3" w:rsidP="00DB0D5F"/>
    <w:p w:rsidR="008F78A3" w:rsidRDefault="008F78A3" w:rsidP="00DB0D5F"/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8"/>
        <w:gridCol w:w="6262"/>
        <w:gridCol w:w="6900"/>
      </w:tblGrid>
      <w:tr w:rsidR="008F78A3" w:rsidRPr="00816B65" w:rsidTr="00A41942">
        <w:tc>
          <w:tcPr>
            <w:tcW w:w="1598" w:type="dxa"/>
            <w:vAlign w:val="center"/>
          </w:tcPr>
          <w:p w:rsidR="008F78A3" w:rsidRPr="00816B65" w:rsidRDefault="008F78A3" w:rsidP="00A41942">
            <w:pPr>
              <w:widowControl w:val="0"/>
              <w:jc w:val="center"/>
              <w:rPr>
                <w:rFonts w:ascii="Garamond" w:hAnsi="Garamond"/>
                <w:b/>
              </w:rPr>
            </w:pPr>
            <w:r w:rsidRPr="00816B65">
              <w:rPr>
                <w:rFonts w:ascii="Garamond" w:hAnsi="Garamond"/>
                <w:b/>
                <w:sz w:val="22"/>
                <w:szCs w:val="22"/>
              </w:rPr>
              <w:t xml:space="preserve">№ </w:t>
            </w:r>
          </w:p>
          <w:p w:rsidR="008F78A3" w:rsidRPr="00816B65" w:rsidRDefault="008F78A3" w:rsidP="00A41942">
            <w:pPr>
              <w:widowControl w:val="0"/>
              <w:jc w:val="center"/>
              <w:rPr>
                <w:rFonts w:ascii="Garamond" w:hAnsi="Garamond"/>
                <w:b/>
              </w:rPr>
            </w:pPr>
            <w:r w:rsidRPr="00816B65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262" w:type="dxa"/>
          </w:tcPr>
          <w:p w:rsidR="008F78A3" w:rsidRPr="00816B65" w:rsidRDefault="008F78A3" w:rsidP="00A41942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816B65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8F78A3" w:rsidRPr="00816B65" w:rsidRDefault="008F78A3" w:rsidP="00A41942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</w:rPr>
            </w:pPr>
            <w:r w:rsidRPr="00816B65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900" w:type="dxa"/>
          </w:tcPr>
          <w:p w:rsidR="008F78A3" w:rsidRPr="00816B65" w:rsidRDefault="008F78A3" w:rsidP="00A41942">
            <w:pPr>
              <w:widowControl w:val="0"/>
              <w:jc w:val="center"/>
              <w:rPr>
                <w:rFonts w:ascii="Garamond" w:hAnsi="Garamond"/>
                <w:b/>
              </w:rPr>
            </w:pPr>
            <w:r w:rsidRPr="00816B65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8F78A3" w:rsidRPr="00816B65" w:rsidRDefault="008F78A3" w:rsidP="00A41942">
            <w:pPr>
              <w:widowControl w:val="0"/>
              <w:jc w:val="center"/>
              <w:rPr>
                <w:rFonts w:ascii="Garamond" w:hAnsi="Garamond"/>
              </w:rPr>
            </w:pPr>
            <w:r w:rsidRPr="00816B65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8F78A3" w:rsidRPr="00816B65" w:rsidTr="00A41942">
        <w:tc>
          <w:tcPr>
            <w:tcW w:w="1598" w:type="dxa"/>
            <w:vAlign w:val="center"/>
          </w:tcPr>
          <w:p w:rsidR="008F78A3" w:rsidRDefault="008F78A3" w:rsidP="00A41942">
            <w:pPr>
              <w:widowControl w:val="0"/>
              <w:rPr>
                <w:rFonts w:ascii="Garamond" w:hAnsi="Garamond"/>
                <w:b/>
              </w:rPr>
            </w:pPr>
          </w:p>
          <w:p w:rsidR="008F78A3" w:rsidRPr="00816B65" w:rsidRDefault="008F78A3" w:rsidP="00DB0D5F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Приложение 16</w:t>
            </w:r>
          </w:p>
        </w:tc>
        <w:tc>
          <w:tcPr>
            <w:tcW w:w="6262" w:type="dxa"/>
          </w:tcPr>
          <w:p w:rsidR="008F78A3" w:rsidRDefault="008F78A3" w:rsidP="00A41942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:rsidR="008F78A3" w:rsidRPr="00816B65" w:rsidRDefault="008F78A3" w:rsidP="00A41942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6900" w:type="dxa"/>
          </w:tcPr>
          <w:p w:rsidR="008F78A3" w:rsidRDefault="008F78A3" w:rsidP="00A41942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:rsidR="008F78A3" w:rsidRPr="00816B65" w:rsidRDefault="008F78A3" w:rsidP="00DB0D5F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Приложение 16 с изменениями</w:t>
            </w:r>
          </w:p>
        </w:tc>
      </w:tr>
      <w:tr w:rsidR="008F78A3" w:rsidRPr="00816B65" w:rsidTr="00A41942">
        <w:tc>
          <w:tcPr>
            <w:tcW w:w="1598" w:type="dxa"/>
            <w:vAlign w:val="center"/>
          </w:tcPr>
          <w:p w:rsidR="008F78A3" w:rsidRDefault="008F78A3" w:rsidP="00A41942">
            <w:pPr>
              <w:widowControl w:val="0"/>
              <w:rPr>
                <w:rFonts w:ascii="Garamond" w:hAnsi="Garamond"/>
                <w:b/>
              </w:rPr>
            </w:pPr>
          </w:p>
          <w:p w:rsidR="008F78A3" w:rsidRDefault="008F78A3" w:rsidP="00A41942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Приложение </w:t>
            </w:r>
          </w:p>
          <w:p w:rsidR="008F78A3" w:rsidRPr="00816B65" w:rsidRDefault="008F78A3" w:rsidP="00A41942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16а</w:t>
            </w:r>
          </w:p>
        </w:tc>
        <w:tc>
          <w:tcPr>
            <w:tcW w:w="6262" w:type="dxa"/>
          </w:tcPr>
          <w:p w:rsidR="008F78A3" w:rsidRDefault="008F78A3" w:rsidP="00A41942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:rsidR="008F78A3" w:rsidRPr="00002D14" w:rsidRDefault="008F78A3" w:rsidP="00A41942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6900" w:type="dxa"/>
          </w:tcPr>
          <w:p w:rsidR="008F78A3" w:rsidRDefault="008F78A3" w:rsidP="00A41942">
            <w:pPr>
              <w:widowControl w:val="0"/>
              <w:jc w:val="center"/>
              <w:rPr>
                <w:rFonts w:ascii="Garamond" w:hAnsi="Garamond"/>
                <w:b/>
              </w:rPr>
            </w:pPr>
          </w:p>
          <w:p w:rsidR="008F78A3" w:rsidRPr="00816B65" w:rsidRDefault="008F78A3" w:rsidP="00DB0D5F">
            <w:pPr>
              <w:widowControl w:val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Приложение 16а с изменениями</w:t>
            </w:r>
          </w:p>
        </w:tc>
      </w:tr>
    </w:tbl>
    <w:p w:rsidR="008F78A3" w:rsidRDefault="008F78A3" w:rsidP="00292427"/>
    <w:p w:rsidR="008F78A3" w:rsidRDefault="008F78A3" w:rsidP="00292427"/>
    <w:p w:rsidR="008F78A3" w:rsidRDefault="008F78A3" w:rsidP="00292427"/>
    <w:p w:rsidR="008F78A3" w:rsidRDefault="008F78A3" w:rsidP="00292427"/>
    <w:p w:rsidR="008F78A3" w:rsidRDefault="008F78A3" w:rsidP="00292427"/>
    <w:p w:rsidR="008F78A3" w:rsidRDefault="008F78A3" w:rsidP="00292427"/>
    <w:p w:rsidR="008F78A3" w:rsidRDefault="008F78A3" w:rsidP="00292427"/>
    <w:p w:rsidR="008F78A3" w:rsidRDefault="008F78A3" w:rsidP="00292427"/>
    <w:p w:rsidR="008F78A3" w:rsidRDefault="008F78A3" w:rsidP="00292427"/>
    <w:p w:rsidR="008F78A3" w:rsidRDefault="008F78A3" w:rsidP="00292427"/>
    <w:p w:rsidR="008F78A3" w:rsidRDefault="008F78A3" w:rsidP="00292427"/>
    <w:p w:rsidR="008F78A3" w:rsidRPr="00C475EF" w:rsidRDefault="008F78A3" w:rsidP="00292427">
      <w:pPr>
        <w:rPr>
          <w:rFonts w:ascii="Garamond" w:hAnsi="Garamond"/>
          <w:b/>
        </w:rPr>
      </w:pPr>
      <w:r>
        <w:rPr>
          <w:rFonts w:ascii="Garamond" w:hAnsi="Garamond"/>
          <w:b/>
        </w:rPr>
        <w:br w:type="page"/>
      </w:r>
      <w:r w:rsidRPr="00C475EF">
        <w:rPr>
          <w:rFonts w:ascii="Garamond" w:hAnsi="Garamond"/>
          <w:b/>
        </w:rPr>
        <w:t>Действующая редакция</w:t>
      </w:r>
    </w:p>
    <w:p w:rsidR="008F78A3" w:rsidRDefault="008F78A3" w:rsidP="00292427">
      <w:pPr>
        <w:jc w:val="right"/>
        <w:rPr>
          <w:rFonts w:ascii="Garamond" w:hAnsi="Garamond"/>
          <w:b/>
        </w:rPr>
      </w:pPr>
      <w:r w:rsidRPr="00C475EF">
        <w:rPr>
          <w:rFonts w:ascii="Garamond" w:hAnsi="Garamond"/>
          <w:b/>
        </w:rPr>
        <w:t>Приложение 16</w:t>
      </w:r>
    </w:p>
    <w:p w:rsidR="008F78A3" w:rsidRPr="00C475EF" w:rsidRDefault="008F78A3" w:rsidP="00292427">
      <w:pPr>
        <w:jc w:val="right"/>
        <w:rPr>
          <w:rFonts w:ascii="Garamond" w:hAnsi="Garamond"/>
          <w:b/>
        </w:rPr>
      </w:pPr>
    </w:p>
    <w:p w:rsidR="008F78A3" w:rsidRPr="00C475EF" w:rsidRDefault="008F78A3" w:rsidP="00292427">
      <w:pPr>
        <w:rPr>
          <w:rFonts w:ascii="Garamond" w:hAnsi="Garamond"/>
          <w:b/>
        </w:rPr>
      </w:pPr>
      <w:r w:rsidRPr="00C475EF">
        <w:rPr>
          <w:rFonts w:ascii="Garamond" w:hAnsi="Garamond" w:cs="Arial CYR"/>
          <w:b/>
        </w:rPr>
        <w:object w:dxaOrig="26393" w:dyaOrig="5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2.25pt;height:162pt" o:ole="">
            <v:imagedata r:id="rId4" o:title=""/>
          </v:shape>
          <o:OLEObject Type="Embed" ProgID="Excel.Sheet.8" ShapeID="_x0000_i1025" DrawAspect="Content" ObjectID="_1381139318" r:id="rId5"/>
        </w:object>
      </w:r>
    </w:p>
    <w:p w:rsidR="008F78A3" w:rsidRPr="00C475EF" w:rsidRDefault="008F78A3" w:rsidP="00292427">
      <w:pPr>
        <w:rPr>
          <w:rFonts w:ascii="Garamond" w:hAnsi="Garamond"/>
          <w:b/>
        </w:rPr>
      </w:pPr>
      <w:r w:rsidRPr="00C475EF">
        <w:rPr>
          <w:rFonts w:ascii="Garamond" w:hAnsi="Garamond"/>
          <w:b/>
        </w:rPr>
        <w:t>Предлагаемая редакция</w:t>
      </w:r>
    </w:p>
    <w:p w:rsidR="008F78A3" w:rsidRDefault="008F78A3" w:rsidP="00292427">
      <w:pPr>
        <w:jc w:val="right"/>
        <w:rPr>
          <w:rFonts w:ascii="Garamond" w:hAnsi="Garamond"/>
          <w:b/>
        </w:rPr>
      </w:pPr>
      <w:r w:rsidRPr="00C475EF">
        <w:rPr>
          <w:rFonts w:ascii="Garamond" w:hAnsi="Garamond"/>
          <w:b/>
        </w:rPr>
        <w:t>Приложение 16</w:t>
      </w:r>
    </w:p>
    <w:p w:rsidR="008F78A3" w:rsidRPr="00C475EF" w:rsidRDefault="008F78A3" w:rsidP="00292427">
      <w:pPr>
        <w:jc w:val="right"/>
        <w:rPr>
          <w:rFonts w:ascii="Garamond" w:hAnsi="Garamond"/>
          <w:b/>
        </w:rPr>
      </w:pPr>
    </w:p>
    <w:p w:rsidR="008F78A3" w:rsidRPr="00C475EF" w:rsidRDefault="008F78A3" w:rsidP="00292427">
      <w:pPr>
        <w:tabs>
          <w:tab w:val="left" w:pos="12616"/>
          <w:tab w:val="left" w:pos="12758"/>
          <w:tab w:val="left" w:pos="13041"/>
        </w:tabs>
        <w:rPr>
          <w:rFonts w:ascii="Garamond" w:hAnsi="Garamond"/>
        </w:rPr>
      </w:pPr>
      <w:r w:rsidRPr="00C475EF">
        <w:rPr>
          <w:rFonts w:ascii="Garamond" w:hAnsi="Garamond" w:cs="Arial CYR"/>
          <w:b/>
        </w:rPr>
        <w:object w:dxaOrig="27772" w:dyaOrig="6146">
          <v:shape id="_x0000_i1026" type="#_x0000_t75" style="width:750pt;height:187.5pt" o:ole="">
            <v:imagedata r:id="rId6" o:title=""/>
          </v:shape>
          <o:OLEObject Type="Embed" ProgID="Excel.Sheet.8" ShapeID="_x0000_i1026" DrawAspect="Content" ObjectID="_1381139319" r:id="rId7"/>
        </w:object>
      </w:r>
    </w:p>
    <w:p w:rsidR="008F78A3" w:rsidRPr="00C475EF" w:rsidRDefault="008F78A3" w:rsidP="00292427">
      <w:pPr>
        <w:ind w:right="-456"/>
        <w:rPr>
          <w:rFonts w:ascii="Garamond" w:hAnsi="Garamond"/>
          <w:b/>
        </w:rPr>
      </w:pPr>
      <w:r w:rsidRPr="00C475EF">
        <w:rPr>
          <w:rFonts w:ascii="Garamond" w:hAnsi="Garamond"/>
        </w:rPr>
        <w:br w:type="page"/>
      </w:r>
      <w:r w:rsidRPr="00C475EF">
        <w:rPr>
          <w:rFonts w:ascii="Garamond" w:hAnsi="Garamond"/>
          <w:b/>
        </w:rPr>
        <w:t>Действующая редакция</w:t>
      </w:r>
    </w:p>
    <w:p w:rsidR="008F78A3" w:rsidRDefault="008F78A3" w:rsidP="00292427">
      <w:pPr>
        <w:ind w:left="12036" w:right="-456" w:firstLine="708"/>
        <w:jc w:val="center"/>
        <w:rPr>
          <w:rFonts w:ascii="Garamond" w:hAnsi="Garamond"/>
          <w:b/>
        </w:rPr>
      </w:pPr>
      <w:r w:rsidRPr="00C475EF">
        <w:rPr>
          <w:rFonts w:ascii="Garamond" w:hAnsi="Garamond"/>
          <w:b/>
        </w:rPr>
        <w:t>Приложение 16а</w:t>
      </w:r>
    </w:p>
    <w:p w:rsidR="008F78A3" w:rsidRPr="00C475EF" w:rsidRDefault="008F78A3" w:rsidP="00292427">
      <w:pPr>
        <w:ind w:left="12036" w:right="-456" w:firstLine="708"/>
        <w:jc w:val="center"/>
        <w:rPr>
          <w:rFonts w:ascii="Garamond" w:hAnsi="Garamond"/>
          <w:b/>
        </w:rPr>
      </w:pPr>
    </w:p>
    <w:p w:rsidR="008F78A3" w:rsidRPr="00C475EF" w:rsidRDefault="008F78A3" w:rsidP="00292427">
      <w:pPr>
        <w:ind w:right="-456"/>
        <w:rPr>
          <w:rFonts w:ascii="Garamond" w:hAnsi="Garamond"/>
          <w:b/>
        </w:rPr>
      </w:pPr>
      <w:r w:rsidRPr="00C475EF">
        <w:rPr>
          <w:rFonts w:ascii="Garamond" w:hAnsi="Garamond"/>
          <w:b/>
        </w:rPr>
        <w:object w:dxaOrig="21451" w:dyaOrig="11316">
          <v:shape id="_x0000_i1027" type="#_x0000_t75" style="width:761.25pt;height:367.5pt" o:ole="">
            <v:imagedata r:id="rId8" o:title=""/>
          </v:shape>
          <o:OLEObject Type="Embed" ProgID="Excel.Sheet.8" ShapeID="_x0000_i1027" DrawAspect="Content" ObjectID="_1381139320" r:id="rId9"/>
        </w:object>
      </w:r>
    </w:p>
    <w:p w:rsidR="008F78A3" w:rsidRPr="00C475EF" w:rsidRDefault="008F78A3" w:rsidP="00292427">
      <w:pPr>
        <w:ind w:right="-456"/>
        <w:rPr>
          <w:rFonts w:ascii="Garamond" w:hAnsi="Garamond"/>
          <w:b/>
        </w:rPr>
      </w:pPr>
    </w:p>
    <w:p w:rsidR="008F78A3" w:rsidRPr="00C475EF" w:rsidRDefault="008F78A3" w:rsidP="00292427">
      <w:pPr>
        <w:ind w:right="-456"/>
        <w:rPr>
          <w:rFonts w:ascii="Garamond" w:hAnsi="Garamond"/>
          <w:b/>
        </w:rPr>
      </w:pPr>
    </w:p>
    <w:p w:rsidR="008F78A3" w:rsidRPr="00C475EF" w:rsidRDefault="008F78A3" w:rsidP="00292427">
      <w:pPr>
        <w:ind w:right="-456"/>
        <w:rPr>
          <w:rFonts w:ascii="Garamond" w:hAnsi="Garamond"/>
          <w:b/>
        </w:rPr>
      </w:pPr>
    </w:p>
    <w:p w:rsidR="008F78A3" w:rsidRPr="00C475EF" w:rsidRDefault="008F78A3" w:rsidP="00292427">
      <w:pPr>
        <w:ind w:right="-456"/>
        <w:rPr>
          <w:rFonts w:ascii="Garamond" w:hAnsi="Garamond"/>
          <w:b/>
        </w:rPr>
      </w:pPr>
    </w:p>
    <w:p w:rsidR="008F78A3" w:rsidRPr="00C475EF" w:rsidRDefault="008F78A3" w:rsidP="00292427">
      <w:pPr>
        <w:ind w:right="-456"/>
        <w:rPr>
          <w:rFonts w:ascii="Garamond" w:hAnsi="Garamond"/>
          <w:b/>
        </w:rPr>
      </w:pPr>
    </w:p>
    <w:p w:rsidR="008F78A3" w:rsidRPr="00C475EF" w:rsidRDefault="008F78A3" w:rsidP="00292427">
      <w:pPr>
        <w:ind w:right="-456"/>
        <w:rPr>
          <w:rFonts w:ascii="Garamond" w:hAnsi="Garamond"/>
          <w:b/>
        </w:rPr>
      </w:pPr>
      <w:r w:rsidRPr="00C475EF">
        <w:rPr>
          <w:rFonts w:ascii="Garamond" w:hAnsi="Garamond"/>
          <w:b/>
        </w:rPr>
        <w:t>Предлагаемая редакция</w:t>
      </w:r>
    </w:p>
    <w:p w:rsidR="008F78A3" w:rsidRDefault="008F78A3" w:rsidP="00ED05C5">
      <w:pPr>
        <w:ind w:left="12744" w:right="-456"/>
        <w:rPr>
          <w:rFonts w:ascii="Garamond" w:hAnsi="Garamond"/>
          <w:b/>
        </w:rPr>
      </w:pPr>
      <w:r w:rsidRPr="00C475EF">
        <w:rPr>
          <w:rFonts w:ascii="Garamond" w:hAnsi="Garamond"/>
          <w:b/>
        </w:rPr>
        <w:t>Приложение 16а</w:t>
      </w:r>
    </w:p>
    <w:p w:rsidR="008F78A3" w:rsidRPr="00C475EF" w:rsidRDefault="008F78A3" w:rsidP="00ED05C5">
      <w:pPr>
        <w:ind w:left="12744" w:right="-456"/>
        <w:rPr>
          <w:rFonts w:ascii="Garamond" w:hAnsi="Garamond"/>
          <w:b/>
        </w:rPr>
      </w:pPr>
    </w:p>
    <w:p w:rsidR="008F78A3" w:rsidRDefault="008F78A3" w:rsidP="00292427">
      <w:r w:rsidRPr="00C475EF">
        <w:rPr>
          <w:rFonts w:ascii="Garamond" w:hAnsi="Garamond"/>
        </w:rPr>
        <w:object w:dxaOrig="22424" w:dyaOrig="10812">
          <v:shape id="_x0000_i1028" type="#_x0000_t75" style="width:751.5pt;height:357pt" o:ole="">
            <v:imagedata r:id="rId10" o:title=""/>
          </v:shape>
          <o:OLEObject Type="Embed" ProgID="Excel.Sheet.8" ShapeID="_x0000_i1028" DrawAspect="Content" ObjectID="_1381139321" r:id="rId11"/>
        </w:object>
      </w:r>
    </w:p>
    <w:sectPr w:rsidR="008F78A3" w:rsidSect="007153EB"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427"/>
    <w:rsid w:val="00002D14"/>
    <w:rsid w:val="00061A4C"/>
    <w:rsid w:val="00061D70"/>
    <w:rsid w:val="00117121"/>
    <w:rsid w:val="0012696A"/>
    <w:rsid w:val="001425A0"/>
    <w:rsid w:val="00171DC9"/>
    <w:rsid w:val="001C49E4"/>
    <w:rsid w:val="001C695A"/>
    <w:rsid w:val="001C6B64"/>
    <w:rsid w:val="00204FF4"/>
    <w:rsid w:val="00292427"/>
    <w:rsid w:val="002E76F5"/>
    <w:rsid w:val="00330097"/>
    <w:rsid w:val="00333D40"/>
    <w:rsid w:val="003E6EA5"/>
    <w:rsid w:val="00452F07"/>
    <w:rsid w:val="004B5040"/>
    <w:rsid w:val="00501FC8"/>
    <w:rsid w:val="005C4BE4"/>
    <w:rsid w:val="005D7697"/>
    <w:rsid w:val="00632593"/>
    <w:rsid w:val="006A5E1E"/>
    <w:rsid w:val="006C2674"/>
    <w:rsid w:val="006D6573"/>
    <w:rsid w:val="007153EB"/>
    <w:rsid w:val="00716E5C"/>
    <w:rsid w:val="00767ADC"/>
    <w:rsid w:val="007840C7"/>
    <w:rsid w:val="00816B65"/>
    <w:rsid w:val="008D5969"/>
    <w:rsid w:val="008F56B0"/>
    <w:rsid w:val="008F78A3"/>
    <w:rsid w:val="00904476"/>
    <w:rsid w:val="00940AE9"/>
    <w:rsid w:val="009C38F2"/>
    <w:rsid w:val="009E1E67"/>
    <w:rsid w:val="00A41942"/>
    <w:rsid w:val="00A62AFB"/>
    <w:rsid w:val="00A718A6"/>
    <w:rsid w:val="00A97BF2"/>
    <w:rsid w:val="00AE3C42"/>
    <w:rsid w:val="00B14378"/>
    <w:rsid w:val="00B367D5"/>
    <w:rsid w:val="00B61394"/>
    <w:rsid w:val="00BA6E29"/>
    <w:rsid w:val="00BF7857"/>
    <w:rsid w:val="00C21D40"/>
    <w:rsid w:val="00C329C4"/>
    <w:rsid w:val="00C475EF"/>
    <w:rsid w:val="00CA722D"/>
    <w:rsid w:val="00CC2494"/>
    <w:rsid w:val="00D211BA"/>
    <w:rsid w:val="00D44CB3"/>
    <w:rsid w:val="00D628E7"/>
    <w:rsid w:val="00D77B43"/>
    <w:rsid w:val="00DA4CCF"/>
    <w:rsid w:val="00DB0D5F"/>
    <w:rsid w:val="00DD6879"/>
    <w:rsid w:val="00DD69ED"/>
    <w:rsid w:val="00DF09B6"/>
    <w:rsid w:val="00E1283D"/>
    <w:rsid w:val="00E25B5D"/>
    <w:rsid w:val="00E81A13"/>
    <w:rsid w:val="00EC1AE5"/>
    <w:rsid w:val="00ED05C5"/>
    <w:rsid w:val="00F62D7A"/>
    <w:rsid w:val="00FB452F"/>
    <w:rsid w:val="00FF7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42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19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5950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07219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594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_____Microsoft_Office_Excel_97-20032.xls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_____Microsoft_Office_Excel_97-20034.xls"/><Relationship Id="rId5" Type="http://schemas.openxmlformats.org/officeDocument/2006/relationships/oleObject" Target="embeddings/_____Microsoft_Office_Excel_97-20031.xls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oleObject" Target="embeddings/_____Microsoft_Office_Excel_97-20033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4</Pages>
  <Words>169</Words>
  <Characters>965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titova</dc:creator>
  <cp:keywords/>
  <dc:description/>
  <cp:lastModifiedBy>123</cp:lastModifiedBy>
  <cp:revision>5</cp:revision>
  <dcterms:created xsi:type="dcterms:W3CDTF">2011-10-21T12:57:00Z</dcterms:created>
  <dcterms:modified xsi:type="dcterms:W3CDTF">2011-10-26T09:02:00Z</dcterms:modified>
</cp:coreProperties>
</file>